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bookmarkStart w:id="0" w:name="_GoBack"/>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97BFF"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B017D3" w:rsidP="00A33272">
            <w:pPr>
              <w:pStyle w:val="aff0"/>
              <w:spacing w:before="720"/>
              <w:rPr>
                <w:sz w:val="36"/>
                <w:szCs w:val="40"/>
              </w:rPr>
            </w:pPr>
            <w:r w:rsidRPr="003E784A">
              <w:rPr>
                <w:sz w:val="36"/>
                <w:szCs w:val="40"/>
              </w:rPr>
              <w:t>ОБУСТРОЙСТВО ТЫМПУЧИКАНСКОГО НЕФТЕГАЗОКОНДЕНСАТНОГО МЕСТ</w:t>
            </w:r>
            <w:r>
              <w:rPr>
                <w:sz w:val="36"/>
                <w:szCs w:val="40"/>
              </w:rPr>
              <w:t>ОРОЖДЕНИЯ. КУСТ СКВАЖИН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017D3">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3E784A" w:rsidP="00B67232">
            <w:pPr>
              <w:pStyle w:val="aff3"/>
              <w:ind w:left="142" w:right="153"/>
            </w:pPr>
            <w:r>
              <w:t>Раздел 1. Пояснительная записка</w:t>
            </w:r>
          </w:p>
          <w:p w:rsidR="00522D18" w:rsidRPr="00F95FD3" w:rsidRDefault="00522D18" w:rsidP="00573970">
            <w:pPr>
              <w:pStyle w:val="aff9"/>
              <w:rPr>
                <w:szCs w:val="2"/>
              </w:rPr>
            </w:pP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B017D3">
              <w:rPr>
                <w:rFonts w:ascii="Arial" w:hAnsi="Arial" w:cs="Arial"/>
                <w:b/>
                <w:sz w:val="32"/>
              </w:rPr>
              <w:t>ЧОНФ.ГАЗ-КГС.107-П-ПЗ.00.00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r w:rsidR="00B017D3">
              <w:fldChar w:fldCharType="begin"/>
            </w:r>
            <w:r w:rsidR="00B017D3">
              <w:instrText xml:space="preserve"> DOCPROPERTY  Том  \* MERGEFORMAT </w:instrText>
            </w:r>
            <w:r w:rsidR="00B017D3">
              <w:fldChar w:fldCharType="separate"/>
            </w:r>
            <w:r w:rsidR="00B017D3">
              <w:t>1</w:t>
            </w:r>
            <w:r w:rsidR="00B017D3">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97BFF"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B017D3">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017D3">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B017D3">
              <w:rPr>
                <w:rFonts w:ascii="Arial" w:hAnsi="Arial" w:cs="Arial"/>
                <w:b/>
                <w:noProof/>
                <w:sz w:val="36"/>
                <w:szCs w:val="36"/>
              </w:rPr>
              <w:t>Раздел 1. Пояснительная записка</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B017D3">
              <w:rPr>
                <w:rFonts w:ascii="Arial" w:hAnsi="Arial" w:cs="Arial"/>
                <w:b/>
                <w:sz w:val="32"/>
              </w:rPr>
              <w:t>ЧОНФ.ГАЗ-КГС.107-П-ПЗ.00.00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B017D3" w:rsidRPr="00B017D3">
              <w:rPr>
                <w:rFonts w:ascii="Arial" w:hAnsi="Arial"/>
                <w:b/>
                <w:bCs/>
                <w:noProof/>
                <w:sz w:val="32"/>
                <w:szCs w:val="32"/>
                <w:lang w:val="ru-RU"/>
              </w:rPr>
              <w:t>Том 1</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B017D3"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97BFF"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B017D3">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017D3">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B017D3">
              <w:rPr>
                <w:rFonts w:ascii="Arial" w:hAnsi="Arial" w:cs="Arial"/>
                <w:b/>
                <w:noProof/>
                <w:sz w:val="36"/>
                <w:szCs w:val="36"/>
              </w:rPr>
              <w:t>Раздел 1. Пояснительная записка</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B017D3">
              <w:rPr>
                <w:rFonts w:ascii="Arial" w:hAnsi="Arial" w:cs="Arial"/>
                <w:b/>
                <w:sz w:val="32"/>
              </w:rPr>
              <w:t>ЧОНФ.ГАЗ-КГС.107-П-ПЗ.00.00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B017D3" w:rsidRPr="00B017D3">
              <w:rPr>
                <w:rFonts w:ascii="Arial" w:hAnsi="Arial"/>
                <w:b/>
                <w:bCs/>
                <w:noProof/>
                <w:sz w:val="32"/>
                <w:szCs w:val="32"/>
                <w:lang w:val="ru-RU"/>
              </w:rPr>
              <w:t>Том 1</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B017D3"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B017D3">
              <w:rPr>
                <w:b w:val="0"/>
              </w:rPr>
              <w:t>ЧОНФ.ГАЗ-КГС.107-П-ПЗ.00.00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B017D3">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B017D3">
              <w:t>1</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383655" w:rsidTr="00883519">
        <w:trPr>
          <w:trHeight w:val="454"/>
          <w:jc w:val="center"/>
        </w:trPr>
        <w:tc>
          <w:tcPr>
            <w:tcW w:w="3392" w:type="dxa"/>
            <w:tcBorders>
              <w:left w:val="single" w:sz="12" w:space="0" w:color="auto"/>
              <w:right w:val="single" w:sz="8" w:space="0" w:color="auto"/>
            </w:tcBorders>
            <w:vAlign w:val="center"/>
          </w:tcPr>
          <w:p w:rsidR="00EC567F" w:rsidRPr="00A97BFF" w:rsidRDefault="008F1E39" w:rsidP="007C51AB">
            <w:pPr>
              <w:rPr>
                <w:szCs w:val="24"/>
              </w:rPr>
            </w:pPr>
            <w:r>
              <w:fldChar w:fldCharType="begin"/>
            </w:r>
            <w:r w:rsidRPr="00A97BFF">
              <w:instrText xml:space="preserve"> </w:instrText>
            </w:r>
            <w:r>
              <w:instrText>DOCPROPERTY</w:instrText>
            </w:r>
            <w:r w:rsidRPr="00A97BFF">
              <w:instrText xml:space="preserve">  </w:instrText>
            </w:r>
            <w:r w:rsidRPr="008F1E39">
              <w:rPr>
                <w:lang w:val="ru-RU"/>
              </w:rPr>
              <w:instrText>Обозначение</w:instrText>
            </w:r>
            <w:r w:rsidRPr="00A97BFF">
              <w:instrText xml:space="preserve">  \* </w:instrText>
            </w:r>
            <w:r>
              <w:instrText>MERGEFORMAT</w:instrText>
            </w:r>
            <w:r w:rsidRPr="00A97BFF">
              <w:instrText xml:space="preserve"> </w:instrText>
            </w:r>
            <w:r>
              <w:fldChar w:fldCharType="separate"/>
            </w:r>
            <w:r w:rsidR="00B017D3" w:rsidRPr="00B017D3">
              <w:rPr>
                <w:lang w:val="ru-RU"/>
              </w:rPr>
              <w:t>ЧОНФ</w:t>
            </w:r>
            <w:r w:rsidR="00B017D3">
              <w:t>.</w:t>
            </w:r>
            <w:r w:rsidR="00B017D3" w:rsidRPr="00B017D3">
              <w:rPr>
                <w:lang w:val="ru-RU"/>
              </w:rPr>
              <w:t>ГАЗ</w:t>
            </w:r>
            <w:r w:rsidR="00B017D3" w:rsidRPr="00B017D3">
              <w:t>-</w:t>
            </w:r>
            <w:r w:rsidR="00B017D3" w:rsidRPr="00B017D3">
              <w:rPr>
                <w:lang w:val="ru-RU"/>
              </w:rPr>
              <w:t>КГС</w:t>
            </w:r>
            <w:r w:rsidR="00B017D3">
              <w:t>.107-П-ПЗ.00.00</w:t>
            </w:r>
            <w:r>
              <w:fldChar w:fldCharType="end"/>
            </w:r>
            <w:r w:rsidR="00A97BFF" w:rsidRPr="00A97BFF">
              <w:t>-</w:t>
            </w:r>
            <w:r w:rsidR="00A97BFF">
              <w:rPr>
                <w:lang w:val="ru-RU"/>
              </w:rPr>
              <w:t>ТЧ</w:t>
            </w:r>
            <w:r w:rsidR="00A97BFF" w:rsidRPr="00A97BFF">
              <w:t>-001</w:t>
            </w:r>
          </w:p>
        </w:tc>
        <w:tc>
          <w:tcPr>
            <w:tcW w:w="5223" w:type="dxa"/>
            <w:tcBorders>
              <w:left w:val="single" w:sz="8" w:space="0" w:color="auto"/>
              <w:right w:val="single" w:sz="8" w:space="0" w:color="auto"/>
            </w:tcBorders>
            <w:vAlign w:val="center"/>
          </w:tcPr>
          <w:p w:rsidR="00EC567F" w:rsidRDefault="00383655" w:rsidP="002F27A0">
            <w:pPr>
              <w:pStyle w:val="aff7"/>
            </w:pPr>
            <w:r>
              <w:t>Раздел 1. Пояснительная записка</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bl>
    <w:p w:rsidR="003E784A" w:rsidRDefault="003E784A" w:rsidP="0094388A">
      <w:pPr>
        <w:pStyle w:val="a5"/>
        <w:rPr>
          <w:sz w:val="2"/>
          <w:szCs w:val="2"/>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Default="003E784A" w:rsidP="003E784A">
      <w:pPr>
        <w:rPr>
          <w:lang w:val="ru-RU"/>
        </w:rPr>
      </w:pPr>
    </w:p>
    <w:bookmarkEnd w:id="0"/>
    <w:p w:rsidR="0094388A" w:rsidRPr="003E784A" w:rsidRDefault="0094388A" w:rsidP="003E784A">
      <w:pPr>
        <w:jc w:val="center"/>
        <w:rPr>
          <w:lang w:val="ru-RU"/>
        </w:rPr>
      </w:pPr>
    </w:p>
    <w:sectPr w:rsidR="0094388A" w:rsidRPr="003E784A"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D5" w:rsidRDefault="00410BD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D5" w:rsidRDefault="00410BD5">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D5" w:rsidRDefault="00410BD5">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D5" w:rsidRDefault="00410BD5">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017D3"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017D3"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017D3"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A97BFF"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A97BFF"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A97BFF"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017D3"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A97BFF"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017D3"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A97BFF" w:rsidRPr="00A97BFF">
                                  <w:rPr>
                                    <w:rFonts w:ascii="Arial" w:hAnsi="Arial" w:cs="Arial"/>
                                    <w:b/>
                                    <w:sz w:val="28"/>
                                    <w:szCs w:val="28"/>
                                    <w:lang w:val="ru-RU"/>
                                  </w:rPr>
                                  <w:t>ЧОНФ.ГАЗ-КГС.107-П-ПЗ.00.00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B017D3"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8E0D4B" w:rsidP="00EC567F">
                                <w:pPr>
                                  <w:ind w:left="57" w:right="-57"/>
                                  <w:rPr>
                                    <w:rFonts w:ascii="Arial" w:hAnsi="Arial" w:cs="Arial"/>
                                    <w:sz w:val="16"/>
                                    <w:szCs w:val="16"/>
                                    <w:lang w:val="ru-RU"/>
                                  </w:rPr>
                                </w:pPr>
                                <w:r>
                                  <w:rPr>
                                    <w:rFonts w:ascii="Arial" w:hAnsi="Arial" w:cs="Arial"/>
                                    <w:sz w:val="16"/>
                                    <w:szCs w:val="16"/>
                                    <w:lang w:val="ru-RU"/>
                                  </w:rPr>
                                  <w:t>Сербин</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410BD5" w:rsidP="00CB7D9E">
                                <w:pPr>
                                  <w:ind w:left="-57" w:right="-113"/>
                                  <w:jc w:val="center"/>
                                  <w:rPr>
                                    <w:rFonts w:ascii="Arial Narrow" w:hAnsi="Arial Narrow" w:cs="Arial"/>
                                    <w:spacing w:val="-6"/>
                                    <w:sz w:val="14"/>
                                    <w:szCs w:val="14"/>
                                    <w:lang w:val="ru-RU"/>
                                  </w:rPr>
                                </w:pPr>
                                <w:r w:rsidRPr="00410BD5">
                                  <w:rPr>
                                    <w:rFonts w:ascii="Arial Narrow" w:hAnsi="Arial Narrow" w:cs="Arial"/>
                                    <w:spacing w:val="-6"/>
                                    <w:sz w:val="16"/>
                                    <w:szCs w:val="14"/>
                                    <w:lang w:val="ru-RU"/>
                                  </w:rPr>
                                  <w:t>27.08.24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3E784A">
                                  <w:rPr>
                                    <w:rFonts w:ascii="Arial" w:hAnsi="Arial" w:cs="Arial"/>
                                    <w:kern w:val="18"/>
                                    <w:sz w:val="20"/>
                                  </w:rPr>
                                  <w:t>Содержание</w:t>
                                </w:r>
                                <w:proofErr w:type="spellEnd"/>
                                <w:r w:rsidR="003E784A">
                                  <w:rPr>
                                    <w:rFonts w:ascii="Arial" w:hAnsi="Arial" w:cs="Arial"/>
                                    <w:kern w:val="18"/>
                                    <w:sz w:val="20"/>
                                  </w:rPr>
                                  <w:t xml:space="preserve"> </w:t>
                                </w:r>
                                <w:proofErr w:type="spellStart"/>
                                <w:r w:rsidR="003E784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3E784A">
                                  <w:rPr>
                                    <w:rFonts w:ascii="Arial" w:hAnsi="Arial" w:cs="Arial"/>
                                    <w:sz w:val="20"/>
                                  </w:rPr>
                                  <w:t>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3E784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3E784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B017D3">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B017D3"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017D3">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8E0D4B"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410BD5" w:rsidP="00CB7D9E">
                                <w:pPr>
                                  <w:ind w:left="-57" w:right="-113"/>
                                  <w:jc w:val="center"/>
                                  <w:rPr>
                                    <w:rFonts w:ascii="Arial Narrow" w:hAnsi="Arial Narrow" w:cs="Arial"/>
                                    <w:spacing w:val="-4"/>
                                    <w:sz w:val="14"/>
                                    <w:szCs w:val="14"/>
                                  </w:rPr>
                                </w:pPr>
                                <w:r w:rsidRPr="00410BD5">
                                  <w:rPr>
                                    <w:rFonts w:ascii="Arial Narrow" w:hAnsi="Arial Narrow" w:cs="Arial"/>
                                    <w:spacing w:val="-6"/>
                                    <w:sz w:val="16"/>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3E784A"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3E784A"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410BD5" w:rsidP="00CB7D9E">
                                <w:pPr>
                                  <w:ind w:left="-57" w:right="-113"/>
                                  <w:jc w:val="center"/>
                                  <w:rPr>
                                    <w:rFonts w:ascii="Arial Narrow" w:hAnsi="Arial Narrow" w:cs="Arial"/>
                                    <w:spacing w:val="-4"/>
                                    <w:sz w:val="14"/>
                                    <w:szCs w:val="14"/>
                                  </w:rPr>
                                </w:pPr>
                                <w:r w:rsidRPr="00410BD5">
                                  <w:rPr>
                                    <w:rFonts w:ascii="Arial Narrow" w:hAnsi="Arial Narrow" w:cs="Arial"/>
                                    <w:spacing w:val="-6"/>
                                    <w:sz w:val="16"/>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017D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8748B7" w:rsidRDefault="00F61D6B" w:rsidP="008748B7">
                                <w:pPr>
                                  <w:spacing w:before="20"/>
                                  <w:ind w:right="930"/>
                                  <w:jc w:val="right"/>
                                  <w:rPr>
                                    <w:spacing w:val="-6"/>
                                    <w:sz w:val="20"/>
                                    <w:lang w:val="ru-RU"/>
                                  </w:rPr>
                                </w:pPr>
                                <w:r w:rsidRPr="00E83E71">
                                  <w:rPr>
                                    <w:rFonts w:ascii="Arial" w:hAnsi="Arial" w:cs="Arial"/>
                                    <w:sz w:val="18"/>
                                    <w:szCs w:val="18"/>
                                    <w:lang w:val="ru-RU"/>
                                  </w:rPr>
                                  <w:t xml:space="preserve">Формат А4          </w:t>
                                </w:r>
                                <w:r w:rsidR="00CC6385">
                                  <w:rPr>
                                    <w:rFonts w:ascii="Arial" w:hAnsi="Arial" w:cs="Arial"/>
                                    <w:sz w:val="18"/>
                                    <w:szCs w:val="18"/>
                                    <w:lang w:val="ru-RU"/>
                                  </w:rPr>
                                  <w:t xml:space="preserve">Файл </w:t>
                                </w:r>
                                <w:r w:rsidR="00A97BFF">
                                  <w:rPr>
                                    <w:rFonts w:ascii="Arial" w:hAnsi="Arial" w:cs="Arial"/>
                                    <w:sz w:val="18"/>
                                    <w:szCs w:val="18"/>
                                    <w:lang w:val="ru-RU"/>
                                  </w:rPr>
                                  <w:t>ЧОНФ.ГАЗ-КГС.107</w:t>
                                </w:r>
                                <w:r w:rsidR="00A97BFF" w:rsidRPr="00A97BFF">
                                  <w:rPr>
                                    <w:rFonts w:ascii="Arial" w:hAnsi="Arial" w:cs="Arial"/>
                                    <w:sz w:val="18"/>
                                    <w:szCs w:val="18"/>
                                    <w:lang w:val="ru-RU"/>
                                  </w:rPr>
                                  <w:t>-П-ПЗ.00.00-С-001_0.docx</w:t>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017D3"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A97BFF" w:rsidRPr="00A97BFF">
                            <w:rPr>
                              <w:rFonts w:ascii="Arial" w:hAnsi="Arial" w:cs="Arial"/>
                              <w:b/>
                              <w:sz w:val="28"/>
                              <w:szCs w:val="28"/>
                              <w:lang w:val="ru-RU"/>
                            </w:rPr>
                            <w:t>ЧОНФ.ГАЗ-КГС.107-П-ПЗ.00.00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B017D3"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8E0D4B" w:rsidP="00EC567F">
                          <w:pPr>
                            <w:ind w:left="57" w:right="-57"/>
                            <w:rPr>
                              <w:rFonts w:ascii="Arial" w:hAnsi="Arial" w:cs="Arial"/>
                              <w:sz w:val="16"/>
                              <w:szCs w:val="16"/>
                              <w:lang w:val="ru-RU"/>
                            </w:rPr>
                          </w:pPr>
                          <w:r>
                            <w:rPr>
                              <w:rFonts w:ascii="Arial" w:hAnsi="Arial" w:cs="Arial"/>
                              <w:sz w:val="16"/>
                              <w:szCs w:val="16"/>
                              <w:lang w:val="ru-RU"/>
                            </w:rPr>
                            <w:t>Сербин</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410BD5" w:rsidP="00CB7D9E">
                          <w:pPr>
                            <w:ind w:left="-57" w:right="-113"/>
                            <w:jc w:val="center"/>
                            <w:rPr>
                              <w:rFonts w:ascii="Arial Narrow" w:hAnsi="Arial Narrow" w:cs="Arial"/>
                              <w:spacing w:val="-6"/>
                              <w:sz w:val="14"/>
                              <w:szCs w:val="14"/>
                              <w:lang w:val="ru-RU"/>
                            </w:rPr>
                          </w:pPr>
                          <w:r w:rsidRPr="00410BD5">
                            <w:rPr>
                              <w:rFonts w:ascii="Arial Narrow" w:hAnsi="Arial Narrow" w:cs="Arial"/>
                              <w:spacing w:val="-6"/>
                              <w:sz w:val="16"/>
                              <w:szCs w:val="14"/>
                              <w:lang w:val="ru-RU"/>
                            </w:rPr>
                            <w:t>27.08.24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3E784A">
                            <w:rPr>
                              <w:rFonts w:ascii="Arial" w:hAnsi="Arial" w:cs="Arial"/>
                              <w:kern w:val="18"/>
                              <w:sz w:val="20"/>
                            </w:rPr>
                            <w:t>Содержание</w:t>
                          </w:r>
                          <w:proofErr w:type="spellEnd"/>
                          <w:r w:rsidR="003E784A">
                            <w:rPr>
                              <w:rFonts w:ascii="Arial" w:hAnsi="Arial" w:cs="Arial"/>
                              <w:kern w:val="18"/>
                              <w:sz w:val="20"/>
                            </w:rPr>
                            <w:t xml:space="preserve"> </w:t>
                          </w:r>
                          <w:proofErr w:type="spellStart"/>
                          <w:r w:rsidR="003E784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3E784A">
                            <w:rPr>
                              <w:rFonts w:ascii="Arial" w:hAnsi="Arial" w:cs="Arial"/>
                              <w:sz w:val="20"/>
                            </w:rPr>
                            <w:t>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3E784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3E784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B017D3">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B017D3"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017D3">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8E0D4B"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410BD5" w:rsidP="00CB7D9E">
                          <w:pPr>
                            <w:ind w:left="-57" w:right="-113"/>
                            <w:jc w:val="center"/>
                            <w:rPr>
                              <w:rFonts w:ascii="Arial Narrow" w:hAnsi="Arial Narrow" w:cs="Arial"/>
                              <w:spacing w:val="-4"/>
                              <w:sz w:val="14"/>
                              <w:szCs w:val="14"/>
                            </w:rPr>
                          </w:pPr>
                          <w:r w:rsidRPr="00410BD5">
                            <w:rPr>
                              <w:rFonts w:ascii="Arial Narrow" w:hAnsi="Arial Narrow" w:cs="Arial"/>
                              <w:spacing w:val="-6"/>
                              <w:sz w:val="16"/>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3E784A"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3E784A"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410BD5" w:rsidP="00CB7D9E">
                          <w:pPr>
                            <w:ind w:left="-57" w:right="-113"/>
                            <w:jc w:val="center"/>
                            <w:rPr>
                              <w:rFonts w:ascii="Arial Narrow" w:hAnsi="Arial Narrow" w:cs="Arial"/>
                              <w:spacing w:val="-4"/>
                              <w:sz w:val="14"/>
                              <w:szCs w:val="14"/>
                            </w:rPr>
                          </w:pPr>
                          <w:r w:rsidRPr="00410BD5">
                            <w:rPr>
                              <w:rFonts w:ascii="Arial Narrow" w:hAnsi="Arial Narrow" w:cs="Arial"/>
                              <w:spacing w:val="-6"/>
                              <w:sz w:val="16"/>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017D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8748B7" w:rsidRDefault="00F61D6B" w:rsidP="008748B7">
                          <w:pPr>
                            <w:spacing w:before="20"/>
                            <w:ind w:right="930"/>
                            <w:jc w:val="right"/>
                            <w:rPr>
                              <w:spacing w:val="-6"/>
                              <w:sz w:val="20"/>
                              <w:lang w:val="ru-RU"/>
                            </w:rPr>
                          </w:pPr>
                          <w:r w:rsidRPr="00E83E71">
                            <w:rPr>
                              <w:rFonts w:ascii="Arial" w:hAnsi="Arial" w:cs="Arial"/>
                              <w:sz w:val="18"/>
                              <w:szCs w:val="18"/>
                              <w:lang w:val="ru-RU"/>
                            </w:rPr>
                            <w:t xml:space="preserve">Формат А4          </w:t>
                          </w:r>
                          <w:r w:rsidR="00CC6385">
                            <w:rPr>
                              <w:rFonts w:ascii="Arial" w:hAnsi="Arial" w:cs="Arial"/>
                              <w:sz w:val="18"/>
                              <w:szCs w:val="18"/>
                              <w:lang w:val="ru-RU"/>
                            </w:rPr>
                            <w:t xml:space="preserve">Файл </w:t>
                          </w:r>
                          <w:r w:rsidR="00A97BFF">
                            <w:rPr>
                              <w:rFonts w:ascii="Arial" w:hAnsi="Arial" w:cs="Arial"/>
                              <w:sz w:val="18"/>
                              <w:szCs w:val="18"/>
                              <w:lang w:val="ru-RU"/>
                            </w:rPr>
                            <w:t>ЧОНФ.ГАЗ-КГС.107</w:t>
                          </w:r>
                          <w:r w:rsidR="00A97BFF" w:rsidRPr="00A97BFF">
                            <w:rPr>
                              <w:rFonts w:ascii="Arial" w:hAnsi="Arial" w:cs="Arial"/>
                              <w:sz w:val="18"/>
                              <w:szCs w:val="18"/>
                              <w:lang w:val="ru-RU"/>
                            </w:rPr>
                            <w:t>-П-ПЗ.00.00-С-001_0.docx</w:t>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0525"/>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24C59"/>
    <w:rsid w:val="00347A51"/>
    <w:rsid w:val="0035023A"/>
    <w:rsid w:val="00350737"/>
    <w:rsid w:val="00351882"/>
    <w:rsid w:val="00364D04"/>
    <w:rsid w:val="00374999"/>
    <w:rsid w:val="00375164"/>
    <w:rsid w:val="00383655"/>
    <w:rsid w:val="003863AB"/>
    <w:rsid w:val="0038652D"/>
    <w:rsid w:val="003954A7"/>
    <w:rsid w:val="003A0D58"/>
    <w:rsid w:val="003A484D"/>
    <w:rsid w:val="003A71E2"/>
    <w:rsid w:val="003B3C82"/>
    <w:rsid w:val="003B5897"/>
    <w:rsid w:val="003C78E0"/>
    <w:rsid w:val="003D34A0"/>
    <w:rsid w:val="003D7EC4"/>
    <w:rsid w:val="003E2C1C"/>
    <w:rsid w:val="003E7304"/>
    <w:rsid w:val="003E784A"/>
    <w:rsid w:val="003F1AEA"/>
    <w:rsid w:val="003F20CC"/>
    <w:rsid w:val="003F3A3B"/>
    <w:rsid w:val="003F6747"/>
    <w:rsid w:val="00403EAE"/>
    <w:rsid w:val="00410BD5"/>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752B2"/>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748B7"/>
    <w:rsid w:val="00883519"/>
    <w:rsid w:val="00887B44"/>
    <w:rsid w:val="00890654"/>
    <w:rsid w:val="00890A87"/>
    <w:rsid w:val="0089413C"/>
    <w:rsid w:val="00896B88"/>
    <w:rsid w:val="008A52C4"/>
    <w:rsid w:val="008B6F62"/>
    <w:rsid w:val="008C4BC5"/>
    <w:rsid w:val="008C65C8"/>
    <w:rsid w:val="008C7157"/>
    <w:rsid w:val="008D426F"/>
    <w:rsid w:val="008E0D4B"/>
    <w:rsid w:val="008E1C41"/>
    <w:rsid w:val="008E3EE9"/>
    <w:rsid w:val="008E5E7A"/>
    <w:rsid w:val="008E68E9"/>
    <w:rsid w:val="008F1E3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97BF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17D3"/>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6385"/>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47DD355E-5C2A-4E86-B7C9-C866A665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373</TotalTime>
  <Pages>4</Pages>
  <Words>94</Words>
  <Characters>1831</Characters>
  <Application>Microsoft Office Word</Application>
  <DocSecurity>0</DocSecurity>
  <Lines>15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Сербин Кирилл Александрович</cp:lastModifiedBy>
  <cp:revision>126</cp:revision>
  <cp:lastPrinted>2020-05-23T19:58:00Z</cp:lastPrinted>
  <dcterms:created xsi:type="dcterms:W3CDTF">2014-03-05T08:50:00Z</dcterms:created>
  <dcterms:modified xsi:type="dcterms:W3CDTF">2024-09-16T09:40:00Z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ЧОНФ.ГАЗ-КГС.107-П-ПЗ.00.00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1</vt:lpwstr>
  </property>
  <property fmtid="{D5CDD505-2E9C-101B-9397-08002B2CF9AE}" pid="17" name="GipvnVid">
    <vt:lpwstr>титул</vt:lpwstr>
  </property>
</Properties>
</file>